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77303" w14:textId="77777777" w:rsidR="005C2B55" w:rsidRDefault="005C2B55" w:rsidP="005C2B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YONG</w:t>
      </w:r>
      <w:r>
        <w:rPr>
          <w:rFonts w:ascii="Times New Roman" w:hAnsi="Times New Roman" w:cs="Times New Roman"/>
        </w:rPr>
        <w:t xml:space="preserve">     (fl.1483)</w:t>
      </w:r>
    </w:p>
    <w:p w14:paraId="79442708" w14:textId="77777777" w:rsidR="005C2B55" w:rsidRDefault="005C2B55" w:rsidP="005C2B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Gissing, Norfolk. Husbandman.</w:t>
      </w:r>
    </w:p>
    <w:p w14:paraId="469A6228" w14:textId="77777777" w:rsidR="005C2B55" w:rsidRDefault="005C2B55" w:rsidP="005C2B55">
      <w:pPr>
        <w:rPr>
          <w:rFonts w:ascii="Times New Roman" w:hAnsi="Times New Roman" w:cs="Times New Roman"/>
        </w:rPr>
      </w:pPr>
    </w:p>
    <w:p w14:paraId="2BB462F0" w14:textId="77777777" w:rsidR="005C2B55" w:rsidRDefault="005C2B55" w:rsidP="005C2B55">
      <w:pPr>
        <w:rPr>
          <w:rFonts w:ascii="Times New Roman" w:hAnsi="Times New Roman" w:cs="Times New Roman"/>
        </w:rPr>
      </w:pPr>
    </w:p>
    <w:p w14:paraId="424452D3" w14:textId="77777777" w:rsidR="005C2B55" w:rsidRDefault="005C2B55" w:rsidP="005C2B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Cok</w:t>
      </w:r>
      <w:proofErr w:type="spellEnd"/>
      <w:r>
        <w:rPr>
          <w:rFonts w:ascii="Times New Roman" w:hAnsi="Times New Roman" w:cs="Times New Roman"/>
        </w:rPr>
        <w:t xml:space="preserve">(q.v.), John Norman(q.v.) and Robert </w:t>
      </w:r>
      <w:proofErr w:type="spellStart"/>
      <w:r>
        <w:rPr>
          <w:rFonts w:ascii="Times New Roman" w:hAnsi="Times New Roman" w:cs="Times New Roman"/>
        </w:rPr>
        <w:t>Cok</w:t>
      </w:r>
      <w:proofErr w:type="spellEnd"/>
      <w:r>
        <w:rPr>
          <w:rFonts w:ascii="Times New Roman" w:hAnsi="Times New Roman" w:cs="Times New Roman"/>
        </w:rPr>
        <w:t>(q.v.) brought a</w:t>
      </w:r>
    </w:p>
    <w:p w14:paraId="522A46FC" w14:textId="77777777" w:rsidR="005C2B55" w:rsidRDefault="005C2B55" w:rsidP="005C2B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plaint of debt against him and John </w:t>
      </w:r>
      <w:proofErr w:type="spellStart"/>
      <w:r>
        <w:rPr>
          <w:rFonts w:ascii="Times New Roman" w:hAnsi="Times New Roman" w:cs="Times New Roman"/>
        </w:rPr>
        <w:t>Undeyrwode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Dickleburgh</w:t>
      </w:r>
      <w:proofErr w:type="spellEnd"/>
      <w:r>
        <w:rPr>
          <w:rFonts w:ascii="Times New Roman" w:hAnsi="Times New Roman" w:cs="Times New Roman"/>
        </w:rPr>
        <w:t>(q.v.).</w:t>
      </w:r>
    </w:p>
    <w:p w14:paraId="3AF225B0" w14:textId="77777777" w:rsidR="005C2B55" w:rsidRDefault="005C2B55" w:rsidP="005C2B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769C993E" w14:textId="77777777" w:rsidR="005C2B55" w:rsidRDefault="005C2B55" w:rsidP="005C2B55">
      <w:pPr>
        <w:rPr>
          <w:rFonts w:ascii="Times New Roman" w:hAnsi="Times New Roman" w:cs="Times New Roman"/>
        </w:rPr>
      </w:pPr>
    </w:p>
    <w:p w14:paraId="70AFC439" w14:textId="77777777" w:rsidR="005C2B55" w:rsidRDefault="005C2B55" w:rsidP="005C2B55">
      <w:pPr>
        <w:rPr>
          <w:rFonts w:ascii="Times New Roman" w:hAnsi="Times New Roman" w:cs="Times New Roman"/>
        </w:rPr>
      </w:pPr>
    </w:p>
    <w:p w14:paraId="2207C3B5" w14:textId="77777777" w:rsidR="005C2B55" w:rsidRDefault="005C2B55" w:rsidP="005C2B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July 2019</w:t>
      </w:r>
    </w:p>
    <w:p w14:paraId="1858858D" w14:textId="77777777" w:rsidR="006B2F86" w:rsidRPr="00E71FC3" w:rsidRDefault="005C2B5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1D20B" w14:textId="77777777" w:rsidR="005C2B55" w:rsidRDefault="005C2B55" w:rsidP="00E71FC3">
      <w:r>
        <w:separator/>
      </w:r>
    </w:p>
  </w:endnote>
  <w:endnote w:type="continuationSeparator" w:id="0">
    <w:p w14:paraId="098AB4A1" w14:textId="77777777" w:rsidR="005C2B55" w:rsidRDefault="005C2B5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D4B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82C72" w14:textId="77777777" w:rsidR="005C2B55" w:rsidRDefault="005C2B55" w:rsidP="00E71FC3">
      <w:r>
        <w:separator/>
      </w:r>
    </w:p>
  </w:footnote>
  <w:footnote w:type="continuationSeparator" w:id="0">
    <w:p w14:paraId="535D8793" w14:textId="77777777" w:rsidR="005C2B55" w:rsidRDefault="005C2B5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B55"/>
    <w:rsid w:val="001A7C09"/>
    <w:rsid w:val="00577BD5"/>
    <w:rsid w:val="005C2B5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71F33"/>
  <w15:chartTrackingRefBased/>
  <w15:docId w15:val="{AA314EAA-A39D-48ED-8433-328CE724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B5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2019-08-07T19:41:00Z</dcterms:created>
  <dcterms:modified xsi:type="dcterms:W3CDTF">2019-08-07T19:47:00Z</dcterms:modified>
</cp:coreProperties>
</file>